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E8F0A" w14:textId="71EAF077" w:rsidR="00C96A60" w:rsidRDefault="008244D4" w:rsidP="000C2060">
      <w:pPr>
        <w:pStyle w:val="TitelArbeitsblatt"/>
      </w:pPr>
      <w:r>
        <w:t>Fragen an der Re</w:t>
      </w:r>
      <w:r w:rsidR="00A14D25">
        <w:t>z</w:t>
      </w:r>
      <w:r>
        <w:t>eption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88"/>
        <w:gridCol w:w="2409"/>
        <w:gridCol w:w="6791"/>
      </w:tblGrid>
      <w:tr w:rsidR="00F422F7" w:rsidRPr="00F422F7" w14:paraId="6CC0F213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37DA95D8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57B360B9" w14:textId="7E337598" w:rsidR="00F422F7" w:rsidRPr="00F422F7" w:rsidRDefault="00F422F7" w:rsidP="00F422F7">
            <w:pPr>
              <w:spacing w:line="240" w:lineRule="auto"/>
              <w:jc w:val="center"/>
            </w:pPr>
            <w:r>
              <w:fldChar w:fldCharType="begin"/>
            </w:r>
            <w:r>
              <w:instrText xml:space="preserve"> INCLUDEPICTURE "https://cdn-01.media-brady.com/store/stde/media/catalog/product/d/m/dmne_1175409101_p_std.lang.all.gif"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81158D5" wp14:editId="1DE92936">
                  <wp:extent cx="720000" cy="720000"/>
                  <wp:effectExtent l="0" t="0" r="4445" b="4445"/>
                  <wp:docPr id="1053283294" name="Grafik 1" descr="Symbol-Piktogramm-Schilder &quot;WLAN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ymbol-Piktogramm-Schilder &quot;WLAN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6791" w:type="dxa"/>
            <w:vAlign w:val="center"/>
          </w:tcPr>
          <w:p w14:paraId="17929092" w14:textId="77777777" w:rsidR="00F422F7" w:rsidRPr="00F422F7" w:rsidRDefault="00F422F7" w:rsidP="00F422F7">
            <w:pPr>
              <w:spacing w:line="240" w:lineRule="auto"/>
            </w:pPr>
            <w:r w:rsidRPr="00F422F7">
              <w:t xml:space="preserve">Gibt es hier WLAN? </w:t>
            </w:r>
          </w:p>
        </w:tc>
      </w:tr>
      <w:tr w:rsidR="00F422F7" w:rsidRPr="00F422F7" w14:paraId="563EAA24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4113B638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2C424ACD" w14:textId="65CDA8D3" w:rsidR="00F422F7" w:rsidRPr="00F422F7" w:rsidRDefault="00F422F7" w:rsidP="00F422F7">
            <w:pPr>
              <w:spacing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7E36072" wp14:editId="4740819E">
                  <wp:extent cx="622222" cy="720000"/>
                  <wp:effectExtent l="0" t="0" r="635" b="4445"/>
                  <wp:docPr id="1070776310" name="Grafik 2" descr="Passwort-Symbol ändern. Symbol zum Zurücksetzen des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sswort-Symbol ändern. Symbol zum Zurücksetzen des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3859" r="13847" b="5920"/>
                          <a:stretch/>
                        </pic:blipFill>
                        <pic:spPr bwMode="auto">
                          <a:xfrm>
                            <a:off x="0" y="0"/>
                            <a:ext cx="6222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063C66C1" w14:textId="77777777" w:rsidR="00F422F7" w:rsidRPr="00F422F7" w:rsidRDefault="00F422F7" w:rsidP="00F422F7">
            <w:pPr>
              <w:spacing w:line="240" w:lineRule="auto"/>
            </w:pPr>
            <w:r w:rsidRPr="00F422F7">
              <w:t>Wie ist das Passwort für das WLAN?</w:t>
            </w:r>
          </w:p>
        </w:tc>
      </w:tr>
      <w:tr w:rsidR="00F422F7" w:rsidRPr="00F422F7" w14:paraId="36D11501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3D12117A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79354C75" w14:textId="4C303131" w:rsidR="00F422F7" w:rsidRPr="00F422F7" w:rsidRDefault="003377EB" w:rsidP="00F422F7">
            <w:pPr>
              <w:spacing w:line="240" w:lineRule="auto"/>
              <w:jc w:val="center"/>
            </w:pPr>
            <w:r w:rsidRPr="003377EB">
              <w:rPr>
                <w:noProof/>
              </w:rPr>
              <w:drawing>
                <wp:inline distT="0" distB="0" distL="0" distR="0" wp14:anchorId="6FDC09F4" wp14:editId="23249532">
                  <wp:extent cx="636279" cy="720000"/>
                  <wp:effectExtent l="0" t="0" r="0" b="4445"/>
                  <wp:docPr id="123695679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95679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0CC32E3A" w14:textId="77777777" w:rsidR="00F422F7" w:rsidRPr="00F422F7" w:rsidRDefault="00F422F7" w:rsidP="00F422F7">
            <w:pPr>
              <w:spacing w:line="240" w:lineRule="auto"/>
            </w:pPr>
            <w:r w:rsidRPr="00F422F7">
              <w:t>Wie viel kostet das?</w:t>
            </w:r>
          </w:p>
        </w:tc>
      </w:tr>
      <w:tr w:rsidR="00F422F7" w:rsidRPr="00F422F7" w14:paraId="4FBB0DB0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0E1F881B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6AB524E2" w14:textId="4A8D92CF" w:rsidR="00F422F7" w:rsidRPr="00F422F7" w:rsidRDefault="00117466" w:rsidP="00F422F7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3445F4A7" wp14:editId="698B41E3">
                  <wp:extent cx="770127" cy="720000"/>
                  <wp:effectExtent l="0" t="0" r="5080" b="4445"/>
                  <wp:docPr id="875151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1512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12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254F154" w14:textId="77777777" w:rsidR="00F422F7" w:rsidRPr="00F422F7" w:rsidRDefault="00F422F7" w:rsidP="00F422F7">
            <w:pPr>
              <w:spacing w:line="240" w:lineRule="auto"/>
            </w:pPr>
            <w:r w:rsidRPr="00F422F7">
              <w:t>Kann ich hier mein Gepäck abgeben?</w:t>
            </w:r>
          </w:p>
        </w:tc>
      </w:tr>
      <w:tr w:rsidR="00F422F7" w:rsidRPr="00F422F7" w14:paraId="79C4296E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56090189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328CD47D" w14:textId="631E46B9" w:rsidR="00F422F7" w:rsidRPr="00F422F7" w:rsidRDefault="005707BC" w:rsidP="00F422F7">
            <w:pPr>
              <w:spacing w:line="240" w:lineRule="auto"/>
              <w:jc w:val="center"/>
            </w:pPr>
            <w:r w:rsidRPr="005707BC">
              <w:drawing>
                <wp:anchor distT="0" distB="0" distL="114300" distR="114300" simplePos="0" relativeHeight="251658240" behindDoc="0" locked="0" layoutInCell="1" allowOverlap="1" wp14:anchorId="2F1C61AB" wp14:editId="479D0478">
                  <wp:simplePos x="0" y="0"/>
                  <wp:positionH relativeFrom="column">
                    <wp:posOffset>1020445</wp:posOffset>
                  </wp:positionH>
                  <wp:positionV relativeFrom="paragraph">
                    <wp:posOffset>-15875</wp:posOffset>
                  </wp:positionV>
                  <wp:extent cx="233680" cy="248920"/>
                  <wp:effectExtent l="0" t="0" r="0" b="5080"/>
                  <wp:wrapNone/>
                  <wp:docPr id="9055529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55292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80" cy="24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17466" w:rsidRPr="00117466">
              <w:rPr>
                <w:noProof/>
              </w:rPr>
              <w:drawing>
                <wp:inline distT="0" distB="0" distL="0" distR="0" wp14:anchorId="7F80DF46" wp14:editId="3897EB14">
                  <wp:extent cx="611321" cy="720000"/>
                  <wp:effectExtent l="0" t="0" r="0" b="4445"/>
                  <wp:docPr id="52371875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71875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2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5FC09294" w14:textId="52E7D645" w:rsidR="00F422F7" w:rsidRPr="00F422F7" w:rsidRDefault="00F422F7" w:rsidP="00F422F7">
            <w:pPr>
              <w:spacing w:line="240" w:lineRule="auto"/>
            </w:pPr>
            <w:r w:rsidRPr="00F422F7">
              <w:t xml:space="preserve">Wie komme ich zum </w:t>
            </w:r>
            <w:r w:rsidR="005707BC">
              <w:t>Bahnhof</w:t>
            </w:r>
            <w:r w:rsidRPr="00F422F7">
              <w:t>?</w:t>
            </w:r>
          </w:p>
        </w:tc>
      </w:tr>
      <w:tr w:rsidR="00F422F7" w:rsidRPr="00F422F7" w14:paraId="312A7274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75764FDA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56E257CE" w14:textId="291C152E" w:rsidR="00F422F7" w:rsidRPr="00F422F7" w:rsidRDefault="00117466" w:rsidP="00F422F7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35654660" wp14:editId="1389D0D0">
                  <wp:extent cx="829776" cy="720000"/>
                  <wp:effectExtent l="0" t="0" r="0" b="4445"/>
                  <wp:docPr id="179220521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20521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776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44F4C2F" w14:textId="77777777" w:rsidR="00F422F7" w:rsidRPr="00F422F7" w:rsidRDefault="00F422F7" w:rsidP="00F422F7">
            <w:pPr>
              <w:spacing w:line="240" w:lineRule="auto"/>
            </w:pPr>
            <w:r w:rsidRPr="00F422F7">
              <w:t>Wo gibt es Frühstück?</w:t>
            </w:r>
          </w:p>
        </w:tc>
      </w:tr>
      <w:tr w:rsidR="00F422F7" w:rsidRPr="00F422F7" w14:paraId="60E35598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44759BA4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6EE0B1B3" w14:textId="7CC3B6A3" w:rsidR="00F422F7" w:rsidRPr="00F422F7" w:rsidRDefault="00117466" w:rsidP="00F422F7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19D6B8EE" wp14:editId="2134841D">
                  <wp:extent cx="715370" cy="720000"/>
                  <wp:effectExtent l="0" t="0" r="0" b="4445"/>
                  <wp:docPr id="20222617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26178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37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07BC" w:rsidRPr="00117466">
              <w:rPr>
                <w:noProof/>
              </w:rPr>
              <w:drawing>
                <wp:inline distT="0" distB="0" distL="0" distR="0" wp14:anchorId="7B42906F" wp14:editId="5C23717F">
                  <wp:extent cx="414888" cy="360000"/>
                  <wp:effectExtent l="0" t="0" r="4445" b="0"/>
                  <wp:docPr id="18197958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20521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88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3D0E1909" w14:textId="77777777" w:rsidR="00F422F7" w:rsidRPr="00F422F7" w:rsidRDefault="00F422F7" w:rsidP="00F422F7">
            <w:pPr>
              <w:spacing w:line="240" w:lineRule="auto"/>
            </w:pPr>
            <w:r w:rsidRPr="00F422F7">
              <w:t>Wann kann man frühstücken?</w:t>
            </w:r>
          </w:p>
        </w:tc>
      </w:tr>
      <w:tr w:rsidR="00F422F7" w:rsidRPr="00F422F7" w14:paraId="067CDFFB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0C579492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16EB4B2E" w14:textId="1C55F978" w:rsidR="00F422F7" w:rsidRPr="00F422F7" w:rsidRDefault="00117466" w:rsidP="00F422F7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29502831" wp14:editId="2F5C9AEC">
                  <wp:extent cx="569552" cy="720000"/>
                  <wp:effectExtent l="0" t="0" r="2540" b="4445"/>
                  <wp:docPr id="125449913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49913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5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5BAFE8A5" w14:textId="12AEE92A" w:rsidR="00F422F7" w:rsidRPr="00F422F7" w:rsidRDefault="00F422F7" w:rsidP="00F422F7">
            <w:pPr>
              <w:spacing w:line="240" w:lineRule="auto"/>
            </w:pPr>
            <w:r w:rsidRPr="00F422F7">
              <w:t>Haben Sie ein</w:t>
            </w:r>
            <w:r w:rsidR="0064659B">
              <w:t xml:space="preserve"> Kabel</w:t>
            </w:r>
            <w:r w:rsidRPr="00F422F7">
              <w:t xml:space="preserve"> für mein Handy?</w:t>
            </w:r>
          </w:p>
        </w:tc>
      </w:tr>
      <w:tr w:rsidR="00F422F7" w:rsidRPr="00F422F7" w14:paraId="38E33184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7FA95215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1DBEEEC9" w14:textId="4C6CDD97" w:rsidR="00F422F7" w:rsidRPr="00F422F7" w:rsidRDefault="00175579" w:rsidP="00F422F7">
            <w:pPr>
              <w:spacing w:line="240" w:lineRule="auto"/>
              <w:jc w:val="center"/>
            </w:pPr>
            <w:r w:rsidRPr="00175579">
              <w:rPr>
                <w:noProof/>
              </w:rPr>
              <w:drawing>
                <wp:inline distT="0" distB="0" distL="0" distR="0" wp14:anchorId="077DD7B4" wp14:editId="3C1AC8E7">
                  <wp:extent cx="757895" cy="720000"/>
                  <wp:effectExtent l="0" t="0" r="4445" b="4445"/>
                  <wp:docPr id="177059789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59789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89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0DB51F0" w14:textId="5F4EC0E8" w:rsidR="00F422F7" w:rsidRPr="00F422F7" w:rsidRDefault="005707BC" w:rsidP="00F422F7">
            <w:pPr>
              <w:spacing w:line="240" w:lineRule="auto"/>
            </w:pPr>
            <w:r>
              <w:t>Wo kann</w:t>
            </w:r>
            <w:r w:rsidR="00F422F7" w:rsidRPr="00F422F7">
              <w:t xml:space="preserve"> ich mein Handy aufladen?</w:t>
            </w:r>
          </w:p>
        </w:tc>
      </w:tr>
    </w:tbl>
    <w:p w14:paraId="1DD51779" w14:textId="77777777" w:rsidR="00A14D25" w:rsidRDefault="00A14D25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88"/>
        <w:gridCol w:w="2409"/>
        <w:gridCol w:w="6791"/>
      </w:tblGrid>
      <w:tr w:rsidR="00F422F7" w:rsidRPr="00F422F7" w14:paraId="194244CB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7EEF59CF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3F5557A1" w14:textId="200DEA35" w:rsidR="00F422F7" w:rsidRPr="00F422F7" w:rsidRDefault="00175579" w:rsidP="00F422F7">
            <w:pPr>
              <w:spacing w:line="240" w:lineRule="auto"/>
              <w:jc w:val="center"/>
            </w:pPr>
            <w:r>
              <w:fldChar w:fldCharType="begin"/>
            </w:r>
            <w:r>
              <w:instrText xml:space="preserve"> INCLUDEPICTURE "https://t3.ftcdn.net/jpg/04/09/05/52/360_F_409055214_JPoNBGrw6WjhKqWp1Sj4WFPhfHjqMAiW.jpg"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0D7CC23" wp14:editId="4BFAFA1C">
                  <wp:extent cx="1067405" cy="648000"/>
                  <wp:effectExtent l="0" t="0" r="0" b="0"/>
                  <wp:docPr id="1373893586" name="Grafik 3" descr="Fahrradpiktogramm Bilder – Durchsuchen 56,458 Archivfotos, Vektorgrafiken  und Videos | Adobe 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hrradpiktogramm Bilder – Durchsuchen 56,458 Archivfotos, Vektorgrafiken  und Videos | Adobe 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405" cy="6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6791" w:type="dxa"/>
            <w:vAlign w:val="center"/>
          </w:tcPr>
          <w:p w14:paraId="480F97E0" w14:textId="77777777" w:rsidR="00F422F7" w:rsidRPr="00F422F7" w:rsidRDefault="00F422F7" w:rsidP="00F422F7">
            <w:pPr>
              <w:spacing w:line="240" w:lineRule="auto"/>
            </w:pPr>
            <w:r w:rsidRPr="00F422F7">
              <w:t>Kann man hier ein Fahrrad leihen?</w:t>
            </w:r>
          </w:p>
        </w:tc>
      </w:tr>
      <w:tr w:rsidR="00F422F7" w:rsidRPr="00F422F7" w14:paraId="761FC696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1E55E01D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5F836D22" w14:textId="6159EAEB" w:rsidR="00F422F7" w:rsidRPr="00F422F7" w:rsidRDefault="00175579" w:rsidP="00F422F7">
            <w:pPr>
              <w:spacing w:line="240" w:lineRule="auto"/>
              <w:jc w:val="center"/>
            </w:pPr>
            <w:r w:rsidRPr="00175579">
              <w:rPr>
                <w:noProof/>
              </w:rPr>
              <w:drawing>
                <wp:inline distT="0" distB="0" distL="0" distR="0" wp14:anchorId="51961C33" wp14:editId="298F26BA">
                  <wp:extent cx="766957" cy="720000"/>
                  <wp:effectExtent l="0" t="0" r="0" b="4445"/>
                  <wp:docPr id="76526343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26343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957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FFE9ED2" w14:textId="70B9D7E5" w:rsidR="00F422F7" w:rsidRPr="00F422F7" w:rsidRDefault="00F422F7" w:rsidP="00F422F7">
            <w:pPr>
              <w:spacing w:line="240" w:lineRule="auto"/>
            </w:pPr>
            <w:r w:rsidRPr="00F422F7">
              <w:t xml:space="preserve">Wo </w:t>
            </w:r>
            <w:r w:rsidR="005707BC">
              <w:t>gibt es einen</w:t>
            </w:r>
            <w:r w:rsidRPr="00F422F7">
              <w:t xml:space="preserve"> Supermarkt?</w:t>
            </w:r>
          </w:p>
        </w:tc>
      </w:tr>
      <w:tr w:rsidR="00F422F7" w:rsidRPr="00F422F7" w14:paraId="6D77B0BE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3C1262B3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286150C2" w14:textId="5E37C063" w:rsidR="00F422F7" w:rsidRPr="00F422F7" w:rsidRDefault="00175579" w:rsidP="00F422F7">
            <w:pPr>
              <w:spacing w:line="240" w:lineRule="auto"/>
              <w:jc w:val="center"/>
            </w:pPr>
            <w:r w:rsidRPr="00175579">
              <w:rPr>
                <w:noProof/>
              </w:rPr>
              <w:drawing>
                <wp:inline distT="0" distB="0" distL="0" distR="0" wp14:anchorId="1BDC6DA2" wp14:editId="2D11E739">
                  <wp:extent cx="659155" cy="720000"/>
                  <wp:effectExtent l="0" t="0" r="1270" b="4445"/>
                  <wp:docPr id="135606290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062909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15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3863F340" w14:textId="77777777" w:rsidR="00F422F7" w:rsidRPr="00F422F7" w:rsidRDefault="00F422F7" w:rsidP="00F422F7">
            <w:pPr>
              <w:spacing w:line="240" w:lineRule="auto"/>
            </w:pPr>
            <w:r w:rsidRPr="00F422F7">
              <w:t>Gibt es hier einen Partyraum?</w:t>
            </w:r>
          </w:p>
        </w:tc>
      </w:tr>
      <w:tr w:rsidR="00F422F7" w:rsidRPr="00F422F7" w14:paraId="56F06850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23C468B4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40F188A6" w14:textId="7A353C36" w:rsidR="00F422F7" w:rsidRPr="00F422F7" w:rsidRDefault="00175579" w:rsidP="00F422F7">
            <w:pPr>
              <w:spacing w:line="240" w:lineRule="auto"/>
              <w:jc w:val="center"/>
            </w:pPr>
            <w:r w:rsidRPr="00175579">
              <w:rPr>
                <w:noProof/>
              </w:rPr>
              <w:drawing>
                <wp:inline distT="0" distB="0" distL="0" distR="0" wp14:anchorId="6753DC66" wp14:editId="1920A65D">
                  <wp:extent cx="964286" cy="720000"/>
                  <wp:effectExtent l="0" t="0" r="1270" b="4445"/>
                  <wp:docPr id="32635802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35802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286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0D14182F" w14:textId="60C154AC" w:rsidR="00F422F7" w:rsidRPr="00F422F7" w:rsidRDefault="00F422F7" w:rsidP="00F422F7">
            <w:pPr>
              <w:spacing w:line="240" w:lineRule="auto"/>
            </w:pPr>
            <w:r w:rsidRPr="00F422F7">
              <w:t>Kann man hier selbst kochen?</w:t>
            </w:r>
          </w:p>
        </w:tc>
      </w:tr>
      <w:tr w:rsidR="00F422F7" w:rsidRPr="00F422F7" w14:paraId="3F17FAB4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5FDEA977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  <w:lang w:val="de-CH"/>
              </w:rPr>
            </w:pPr>
          </w:p>
        </w:tc>
        <w:tc>
          <w:tcPr>
            <w:tcW w:w="2409" w:type="dxa"/>
            <w:vAlign w:val="center"/>
          </w:tcPr>
          <w:p w14:paraId="7C18235A" w14:textId="6D60AF05" w:rsidR="00F422F7" w:rsidRPr="00F422F7" w:rsidRDefault="00175579" w:rsidP="00F422F7">
            <w:pPr>
              <w:spacing w:line="240" w:lineRule="auto"/>
              <w:jc w:val="center"/>
              <w:rPr>
                <w:lang w:val="de-CH"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3127375F" wp14:editId="3686CB9F">
                  <wp:extent cx="600474" cy="720000"/>
                  <wp:effectExtent l="0" t="0" r="0" b="4445"/>
                  <wp:docPr id="126101803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1803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7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5112DD4" w14:textId="77777777" w:rsidR="00F422F7" w:rsidRPr="00F422F7" w:rsidRDefault="00F422F7" w:rsidP="00F422F7">
            <w:pPr>
              <w:spacing w:line="240" w:lineRule="auto"/>
              <w:rPr>
                <w:lang w:val="de-CH"/>
              </w:rPr>
            </w:pPr>
            <w:r w:rsidRPr="00F422F7">
              <w:rPr>
                <w:lang w:val="de-CH"/>
              </w:rPr>
              <w:t>Kann man hier waschen?</w:t>
            </w:r>
          </w:p>
        </w:tc>
      </w:tr>
      <w:tr w:rsidR="00F422F7" w:rsidRPr="00F422F7" w14:paraId="345EBD83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15F99952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  <w:lang w:val="de-CH"/>
              </w:rPr>
            </w:pPr>
          </w:p>
        </w:tc>
        <w:tc>
          <w:tcPr>
            <w:tcW w:w="2409" w:type="dxa"/>
            <w:vAlign w:val="center"/>
          </w:tcPr>
          <w:p w14:paraId="237B8EAC" w14:textId="4184C20D" w:rsidR="00F422F7" w:rsidRPr="00F422F7" w:rsidRDefault="00175579" w:rsidP="00F422F7">
            <w:pPr>
              <w:spacing w:line="240" w:lineRule="auto"/>
              <w:jc w:val="center"/>
              <w:rPr>
                <w:lang w:val="de-CH"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1D1534A8" wp14:editId="654B1B4E">
                  <wp:extent cx="839098" cy="720000"/>
                  <wp:effectExtent l="0" t="0" r="0" b="4445"/>
                  <wp:docPr id="10941938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19388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09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561D1295" w14:textId="77777777" w:rsidR="00F422F7" w:rsidRPr="00F422F7" w:rsidRDefault="00F422F7" w:rsidP="00F422F7">
            <w:pPr>
              <w:spacing w:line="240" w:lineRule="auto"/>
              <w:rPr>
                <w:lang w:val="de-CH"/>
              </w:rPr>
            </w:pPr>
            <w:r w:rsidRPr="00F422F7">
              <w:rPr>
                <w:lang w:val="de-CH"/>
              </w:rPr>
              <w:t>Entschuldigung, sprechen Sie Italienisch?</w:t>
            </w:r>
          </w:p>
        </w:tc>
      </w:tr>
      <w:tr w:rsidR="00F422F7" w:rsidRPr="00F422F7" w14:paraId="232B8979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31992D32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  <w:lang w:val="de-CH"/>
              </w:rPr>
            </w:pPr>
          </w:p>
        </w:tc>
        <w:tc>
          <w:tcPr>
            <w:tcW w:w="2409" w:type="dxa"/>
            <w:vAlign w:val="center"/>
          </w:tcPr>
          <w:p w14:paraId="5C67B280" w14:textId="466262A6" w:rsidR="00F422F7" w:rsidRPr="00F422F7" w:rsidRDefault="00175579" w:rsidP="00F422F7">
            <w:pPr>
              <w:spacing w:line="240" w:lineRule="auto"/>
              <w:jc w:val="center"/>
              <w:rPr>
                <w:lang w:val="de-CH"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476F4A1A" wp14:editId="3D8FA664">
                  <wp:extent cx="726990" cy="720000"/>
                  <wp:effectExtent l="0" t="0" r="0" b="4445"/>
                  <wp:docPr id="122180016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80016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99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1137C274" w14:textId="73DA3854" w:rsidR="00F422F7" w:rsidRPr="00F422F7" w:rsidRDefault="00F422F7" w:rsidP="00F422F7">
            <w:pPr>
              <w:spacing w:line="240" w:lineRule="auto"/>
              <w:rPr>
                <w:lang w:val="de-CH"/>
              </w:rPr>
            </w:pPr>
            <w:r w:rsidRPr="00F422F7">
              <w:rPr>
                <w:lang w:val="de-CH"/>
              </w:rPr>
              <w:t>Wo kann man etwas trinken?</w:t>
            </w:r>
          </w:p>
        </w:tc>
      </w:tr>
      <w:tr w:rsidR="00F422F7" w:rsidRPr="00F422F7" w14:paraId="50E8246F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5845BCAD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  <w:lang w:val="de-CH"/>
              </w:rPr>
            </w:pPr>
          </w:p>
        </w:tc>
        <w:tc>
          <w:tcPr>
            <w:tcW w:w="2409" w:type="dxa"/>
            <w:vAlign w:val="center"/>
          </w:tcPr>
          <w:p w14:paraId="06640AE6" w14:textId="0B9619D2" w:rsidR="00F422F7" w:rsidRPr="00F422F7" w:rsidRDefault="00C07231" w:rsidP="00F422F7">
            <w:pPr>
              <w:spacing w:line="240" w:lineRule="auto"/>
              <w:jc w:val="center"/>
              <w:rPr>
                <w:lang w:val="de-CH"/>
              </w:rPr>
            </w:pPr>
            <w:r w:rsidRPr="00C07231">
              <w:rPr>
                <w:noProof/>
                <w:lang w:val="de-CH"/>
              </w:rPr>
              <w:drawing>
                <wp:inline distT="0" distB="0" distL="0" distR="0" wp14:anchorId="18693D9D" wp14:editId="3080E940">
                  <wp:extent cx="873443" cy="720000"/>
                  <wp:effectExtent l="0" t="0" r="3175" b="4445"/>
                  <wp:docPr id="49471913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71913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443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4702C90F" w14:textId="77777777" w:rsidR="00F422F7" w:rsidRPr="00F422F7" w:rsidRDefault="00F422F7" w:rsidP="00F422F7">
            <w:pPr>
              <w:spacing w:line="240" w:lineRule="auto"/>
            </w:pPr>
            <w:r w:rsidRPr="00F422F7">
              <w:rPr>
                <w:lang w:val="de-CH"/>
              </w:rPr>
              <w:t>Wo kann man gut essen?</w:t>
            </w:r>
            <w:r w:rsidRPr="00F422F7">
              <w:t xml:space="preserve"> </w:t>
            </w:r>
          </w:p>
        </w:tc>
      </w:tr>
      <w:tr w:rsidR="00F422F7" w14:paraId="0FCCAB3E" w14:textId="77777777" w:rsidTr="00F422F7">
        <w:trPr>
          <w:trHeight w:hRule="exact" w:val="1474"/>
        </w:trPr>
        <w:tc>
          <w:tcPr>
            <w:tcW w:w="988" w:type="dxa"/>
            <w:vAlign w:val="center"/>
          </w:tcPr>
          <w:p w14:paraId="74CA83F2" w14:textId="77777777" w:rsidR="00F422F7" w:rsidRPr="00F422F7" w:rsidRDefault="00F422F7" w:rsidP="00F422F7">
            <w:pPr>
              <w:pStyle w:val="Listenabsatz"/>
              <w:numPr>
                <w:ilvl w:val="0"/>
                <w:numId w:val="4"/>
              </w:numPr>
              <w:spacing w:line="240" w:lineRule="auto"/>
              <w:ind w:left="0" w:firstLine="0"/>
              <w:rPr>
                <w:sz w:val="40"/>
                <w:szCs w:val="36"/>
              </w:rPr>
            </w:pPr>
          </w:p>
        </w:tc>
        <w:tc>
          <w:tcPr>
            <w:tcW w:w="2409" w:type="dxa"/>
            <w:vAlign w:val="center"/>
          </w:tcPr>
          <w:p w14:paraId="1834E203" w14:textId="102B0F0B" w:rsidR="00F422F7" w:rsidRPr="00F422F7" w:rsidRDefault="00C07231" w:rsidP="00F422F7">
            <w:pPr>
              <w:spacing w:line="240" w:lineRule="auto"/>
              <w:jc w:val="center"/>
            </w:pPr>
            <w:r w:rsidRPr="00C07231">
              <w:rPr>
                <w:noProof/>
              </w:rPr>
              <w:drawing>
                <wp:inline distT="0" distB="0" distL="0" distR="0" wp14:anchorId="5EECC1FB" wp14:editId="2E993A70">
                  <wp:extent cx="929620" cy="720000"/>
                  <wp:effectExtent l="0" t="0" r="0" b="4445"/>
                  <wp:docPr id="98855912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55912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62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1" w:type="dxa"/>
            <w:vAlign w:val="center"/>
          </w:tcPr>
          <w:p w14:paraId="3FCF53BF" w14:textId="2B7E8576" w:rsidR="00F422F7" w:rsidRDefault="00F422F7" w:rsidP="00F422F7">
            <w:pPr>
              <w:spacing w:line="240" w:lineRule="auto"/>
            </w:pPr>
            <w:r w:rsidRPr="00F422F7">
              <w:t xml:space="preserve">Kann </w:t>
            </w:r>
            <w:r w:rsidR="006C2453">
              <w:t>ich</w:t>
            </w:r>
            <w:r w:rsidRPr="00F422F7">
              <w:t xml:space="preserve"> mit Karte bezahlen?</w:t>
            </w:r>
          </w:p>
        </w:tc>
      </w:tr>
    </w:tbl>
    <w:p w14:paraId="68E13642" w14:textId="6B39FFEB" w:rsidR="00F422F7" w:rsidRPr="00F422F7" w:rsidRDefault="00F422F7" w:rsidP="00F422F7">
      <w:pPr>
        <w:tabs>
          <w:tab w:val="left" w:pos="947"/>
        </w:tabs>
        <w:rPr>
          <w:lang w:val="de-CH"/>
        </w:rPr>
      </w:pPr>
    </w:p>
    <w:sectPr w:rsidR="00F422F7" w:rsidRPr="00F422F7" w:rsidSect="00F422F7">
      <w:headerReference w:type="default" r:id="rId26"/>
      <w:footerReference w:type="default" r:id="rId27"/>
      <w:pgSz w:w="11900" w:h="16840"/>
      <w:pgMar w:top="1515" w:right="851" w:bottom="1070" w:left="851" w:header="708" w:footer="4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F4BF96" w14:textId="77777777" w:rsidR="00B25C8B" w:rsidRDefault="00B25C8B" w:rsidP="0028505F">
      <w:r>
        <w:separator/>
      </w:r>
    </w:p>
  </w:endnote>
  <w:endnote w:type="continuationSeparator" w:id="0">
    <w:p w14:paraId="19A268E8" w14:textId="77777777" w:rsidR="00B25C8B" w:rsidRDefault="00B25C8B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EA149" w14:textId="553FB4EA" w:rsidR="0069373F" w:rsidRPr="00D84235" w:rsidRDefault="0069373F" w:rsidP="00F03566">
    <w:pPr>
      <w:pStyle w:val="Fuzeile"/>
    </w:pPr>
    <w:proofErr w:type="spellStart"/>
    <w:r>
      <w:t>scuola</w:t>
    </w:r>
    <w:proofErr w:type="spellEnd"/>
    <w:r>
      <w:t xml:space="preserve"> </w:t>
    </w:r>
    <w:proofErr w:type="spellStart"/>
    <w:r>
      <w:t>media</w:t>
    </w:r>
    <w:proofErr w:type="spellEnd"/>
    <w:r>
      <w:t xml:space="preserve"> </w:t>
    </w:r>
    <w:proofErr w:type="spellStart"/>
    <w:r>
      <w:t>Bedigliora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1404CA" w14:textId="77777777" w:rsidR="00B25C8B" w:rsidRDefault="00B25C8B" w:rsidP="0028505F">
      <w:r>
        <w:separator/>
      </w:r>
    </w:p>
  </w:footnote>
  <w:footnote w:type="continuationSeparator" w:id="0">
    <w:p w14:paraId="41AC29EC" w14:textId="77777777" w:rsidR="00B25C8B" w:rsidRDefault="00B25C8B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7B5AA" w14:textId="77777777" w:rsidR="0069373F" w:rsidRPr="0057305A" w:rsidRDefault="0069373F" w:rsidP="0057305A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</w:t>
    </w:r>
    <w:r>
      <w:rPr>
        <w:lang w:val="de-CH"/>
      </w:rPr>
      <w:t xml:space="preserve">A2 </w:t>
    </w:r>
    <w:proofErr w:type="gramStart"/>
    <w:r>
      <w:rPr>
        <w:lang w:val="de-CH"/>
      </w:rPr>
      <w:t>Falter</w:t>
    </w:r>
    <w:proofErr w:type="gramEnd"/>
    <w:r>
      <w:rPr>
        <w:lang w:val="de-CH"/>
      </w:rPr>
      <w:t xml:space="preserve"> Kapitel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54AC4"/>
    <w:multiLevelType w:val="hybridMultilevel"/>
    <w:tmpl w:val="014C041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886934"/>
    <w:multiLevelType w:val="hybridMultilevel"/>
    <w:tmpl w:val="2EE6B9C4"/>
    <w:lvl w:ilvl="0" w:tplc="478AE71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AF5C30"/>
    <w:multiLevelType w:val="hybridMultilevel"/>
    <w:tmpl w:val="F29C0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7F6F54"/>
    <w:multiLevelType w:val="multilevel"/>
    <w:tmpl w:val="8E3287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90082366">
    <w:abstractNumId w:val="3"/>
  </w:num>
  <w:num w:numId="2" w16cid:durableId="323707176">
    <w:abstractNumId w:val="0"/>
  </w:num>
  <w:num w:numId="3" w16cid:durableId="309559282">
    <w:abstractNumId w:val="2"/>
  </w:num>
  <w:num w:numId="4" w16cid:durableId="8935856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5C8"/>
    <w:rsid w:val="000C2060"/>
    <w:rsid w:val="000C27F4"/>
    <w:rsid w:val="000E04C0"/>
    <w:rsid w:val="0010795C"/>
    <w:rsid w:val="00117466"/>
    <w:rsid w:val="001416D8"/>
    <w:rsid w:val="00175579"/>
    <w:rsid w:val="001806B7"/>
    <w:rsid w:val="0018184A"/>
    <w:rsid w:val="001E7451"/>
    <w:rsid w:val="002419E3"/>
    <w:rsid w:val="00252B7B"/>
    <w:rsid w:val="0028505F"/>
    <w:rsid w:val="002B15DA"/>
    <w:rsid w:val="0031266A"/>
    <w:rsid w:val="003377EB"/>
    <w:rsid w:val="00363AA3"/>
    <w:rsid w:val="00367FAE"/>
    <w:rsid w:val="003B445C"/>
    <w:rsid w:val="003D442F"/>
    <w:rsid w:val="00436B90"/>
    <w:rsid w:val="00472DE8"/>
    <w:rsid w:val="0050068E"/>
    <w:rsid w:val="00517736"/>
    <w:rsid w:val="005227A3"/>
    <w:rsid w:val="00565507"/>
    <w:rsid w:val="005707BC"/>
    <w:rsid w:val="0057305A"/>
    <w:rsid w:val="005B25AC"/>
    <w:rsid w:val="00617CEE"/>
    <w:rsid w:val="00637577"/>
    <w:rsid w:val="0064659B"/>
    <w:rsid w:val="0065643A"/>
    <w:rsid w:val="0069373F"/>
    <w:rsid w:val="006C2453"/>
    <w:rsid w:val="006D6ADD"/>
    <w:rsid w:val="00792ECC"/>
    <w:rsid w:val="00800D51"/>
    <w:rsid w:val="008244D4"/>
    <w:rsid w:val="00845F06"/>
    <w:rsid w:val="008A54EC"/>
    <w:rsid w:val="008E72EA"/>
    <w:rsid w:val="00911E6C"/>
    <w:rsid w:val="00913098"/>
    <w:rsid w:val="0091791E"/>
    <w:rsid w:val="00956DBD"/>
    <w:rsid w:val="00973529"/>
    <w:rsid w:val="009F5B2A"/>
    <w:rsid w:val="00A0189B"/>
    <w:rsid w:val="00A14D25"/>
    <w:rsid w:val="00A359FE"/>
    <w:rsid w:val="00AD5CF3"/>
    <w:rsid w:val="00B25C8B"/>
    <w:rsid w:val="00B34602"/>
    <w:rsid w:val="00B656CA"/>
    <w:rsid w:val="00BD2599"/>
    <w:rsid w:val="00C07231"/>
    <w:rsid w:val="00C558B2"/>
    <w:rsid w:val="00C7029B"/>
    <w:rsid w:val="00C74E9E"/>
    <w:rsid w:val="00C96A60"/>
    <w:rsid w:val="00D15B20"/>
    <w:rsid w:val="00D61E8F"/>
    <w:rsid w:val="00D81A97"/>
    <w:rsid w:val="00D8318B"/>
    <w:rsid w:val="00D84235"/>
    <w:rsid w:val="00E24470"/>
    <w:rsid w:val="00ED28BD"/>
    <w:rsid w:val="00EF3604"/>
    <w:rsid w:val="00F03566"/>
    <w:rsid w:val="00F11C20"/>
    <w:rsid w:val="00F336BE"/>
    <w:rsid w:val="00F422F7"/>
    <w:rsid w:val="00F46ACC"/>
    <w:rsid w:val="00FA468C"/>
    <w:rsid w:val="00FB75C8"/>
    <w:rsid w:val="00FE1D97"/>
    <w:rsid w:val="00FF4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1B037D83"/>
  <w14:defaultImageDpi w14:val="300"/>
  <w15:docId w15:val="{C0E5FDDD-9BD0-A742-8D68-B79FFAAF6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="Calibri" w:hAnsi="Calibri"/>
      <w:sz w:val="28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6ACC"/>
    <w:pPr>
      <w:keepNext/>
      <w:keepLines/>
      <w:spacing w:before="480"/>
      <w:outlineLvl w:val="0"/>
    </w:pPr>
    <w:rPr>
      <w:rFonts w:eastAsia="MS Gothic"/>
      <w:b/>
      <w:bCs/>
      <w:color w:val="345A8A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/>
      </w:pBdr>
      <w:spacing w:after="300"/>
      <w:contextualSpacing/>
    </w:pPr>
    <w:rPr>
      <w:rFonts w:eastAsia="MS Gothic"/>
      <w:color w:val="17365D"/>
      <w:spacing w:val="5"/>
      <w:kern w:val="28"/>
      <w:sz w:val="52"/>
      <w:szCs w:val="52"/>
    </w:rPr>
  </w:style>
  <w:style w:type="character" w:customStyle="1" w:styleId="TitelZchn">
    <w:name w:val="Titel Zchn"/>
    <w:link w:val="Titel"/>
    <w:uiPriority w:val="10"/>
    <w:rsid w:val="00E24470"/>
    <w:rPr>
      <w:rFonts w:ascii="Calibri" w:eastAsia="MS Gothic" w:hAnsi="Calibri" w:cs="Times New Roman"/>
      <w:color w:val="17365D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link w:val="Kopfzeile"/>
    <w:uiPriority w:val="99"/>
    <w:rsid w:val="0028505F"/>
    <w:rPr>
      <w:rFonts w:ascii="Calibri" w:hAnsi="Calibr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link w:val="Fuzeile"/>
    <w:uiPriority w:val="99"/>
    <w:rsid w:val="0028505F"/>
    <w:rPr>
      <w:rFonts w:ascii="Calibri" w:hAnsi="Calibr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link w:val="berschrift1"/>
    <w:uiPriority w:val="9"/>
    <w:rsid w:val="00F46ACC"/>
    <w:rPr>
      <w:rFonts w:ascii="Calibri" w:eastAsia="MS Gothic" w:hAnsi="Calibri" w:cs="Times New Roman"/>
      <w:b/>
      <w:bCs/>
      <w:color w:val="345A8A"/>
      <w:sz w:val="32"/>
      <w:szCs w:val="32"/>
    </w:rPr>
  </w:style>
  <w:style w:type="table" w:styleId="Tabellenraster">
    <w:name w:val="Table Grid"/>
    <w:basedOn w:val="NormaleTabelle"/>
    <w:uiPriority w:val="59"/>
    <w:rsid w:val="00BD25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45C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45C"/>
    <w:rPr>
      <w:rFonts w:ascii="Lucida Grande" w:hAnsi="Lucida Grande" w:cs="Lucida Grande"/>
      <w:sz w:val="18"/>
      <w:szCs w:val="18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65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48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1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9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petra:Dropbox:PIM:Vorlagen:Vorlage%20Falter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Macintosh%20HD:Users:petra:Dropbox:PIM:Vorlagen:Vorlage%20Falter.dot</Template>
  <TotalTime>0</TotalTime>
  <Pages>2</Pages>
  <Words>122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Pfeifhofer</dc:creator>
  <cp:keywords/>
  <dc:description/>
  <cp:lastModifiedBy>Inderst Martina (DOCENTE)</cp:lastModifiedBy>
  <cp:revision>6</cp:revision>
  <cp:lastPrinted>2024-02-22T22:06:00Z</cp:lastPrinted>
  <dcterms:created xsi:type="dcterms:W3CDTF">2024-02-22T17:48:00Z</dcterms:created>
  <dcterms:modified xsi:type="dcterms:W3CDTF">2024-03-10T17:57:00Z</dcterms:modified>
</cp:coreProperties>
</file>